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382818F" w14:textId="77777777" w:rsidR="00806F9F" w:rsidRDefault="00806F9F" w:rsidP="00806F9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John PYLCHER, junior</w:t>
      </w:r>
      <w:r>
        <w:rPr>
          <w:rFonts w:ascii="Times New Roman" w:hAnsi="Times New Roman" w:cs="Times New Roman"/>
        </w:rPr>
        <w:t xml:space="preserve">  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14:paraId="20B12DC8" w14:textId="77777777" w:rsidR="00806F9F" w:rsidRDefault="00806F9F" w:rsidP="00806F9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of Hartfield, Sussex. </w:t>
      </w:r>
    </w:p>
    <w:p w14:paraId="48361B89" w14:textId="77777777" w:rsidR="00806F9F" w:rsidRDefault="00806F9F" w:rsidP="00806F9F">
      <w:pPr>
        <w:rPr>
          <w:rFonts w:ascii="Times New Roman" w:hAnsi="Times New Roman" w:cs="Times New Roman"/>
        </w:rPr>
      </w:pPr>
    </w:p>
    <w:p w14:paraId="5ECB345A" w14:textId="77777777" w:rsidR="00806F9F" w:rsidRDefault="00806F9F" w:rsidP="00806F9F">
      <w:pPr>
        <w:rPr>
          <w:rFonts w:ascii="Times New Roman" w:hAnsi="Times New Roman" w:cs="Times New Roman"/>
        </w:rPr>
      </w:pPr>
    </w:p>
    <w:p w14:paraId="34A45BE1" w14:textId="77777777" w:rsidR="00806F9F" w:rsidRDefault="00806F9F" w:rsidP="00806F9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>William Pelham(q.v.) brought a plaint of trespass and hunting in a park</w:t>
      </w:r>
    </w:p>
    <w:p w14:paraId="206591E5" w14:textId="77777777" w:rsidR="00806F9F" w:rsidRDefault="00806F9F" w:rsidP="00806F9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against him and eleven others.</w:t>
      </w:r>
    </w:p>
    <w:p w14:paraId="739AB8C8" w14:textId="77777777" w:rsidR="00806F9F" w:rsidRDefault="00806F9F" w:rsidP="00806F9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5E42B8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14:paraId="11AFD283" w14:textId="77777777" w:rsidR="00806F9F" w:rsidRDefault="00806F9F" w:rsidP="00806F9F">
      <w:pPr>
        <w:pStyle w:val="NoSpacing"/>
      </w:pPr>
    </w:p>
    <w:p w14:paraId="212B96D3" w14:textId="77777777" w:rsidR="00806F9F" w:rsidRDefault="00806F9F" w:rsidP="00806F9F">
      <w:pPr>
        <w:rPr>
          <w:rFonts w:ascii="Times New Roman" w:hAnsi="Times New Roman" w:cs="Times New Roman"/>
        </w:rPr>
      </w:pPr>
    </w:p>
    <w:p w14:paraId="2045EF13" w14:textId="77777777" w:rsidR="00806F9F" w:rsidRDefault="00806F9F" w:rsidP="00806F9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15 September 2018</w:t>
      </w:r>
    </w:p>
    <w:p w14:paraId="35F17E40" w14:textId="77777777" w:rsidR="006B2F86" w:rsidRPr="00E71FC3" w:rsidRDefault="00806F9F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F77C1A0" w14:textId="77777777" w:rsidR="00806F9F" w:rsidRDefault="00806F9F" w:rsidP="00E71FC3">
      <w:r>
        <w:separator/>
      </w:r>
    </w:p>
  </w:endnote>
  <w:endnote w:type="continuationSeparator" w:id="0">
    <w:p w14:paraId="752FB88E" w14:textId="77777777" w:rsidR="00806F9F" w:rsidRDefault="00806F9F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D1846F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50504BC" w14:textId="77777777" w:rsidR="00806F9F" w:rsidRDefault="00806F9F" w:rsidP="00E71FC3">
      <w:r>
        <w:separator/>
      </w:r>
    </w:p>
  </w:footnote>
  <w:footnote w:type="continuationSeparator" w:id="0">
    <w:p w14:paraId="507F455C" w14:textId="77777777" w:rsidR="00806F9F" w:rsidRDefault="00806F9F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6F9F"/>
    <w:rsid w:val="001A7C09"/>
    <w:rsid w:val="00577BD5"/>
    <w:rsid w:val="00656CBA"/>
    <w:rsid w:val="006A1F77"/>
    <w:rsid w:val="00733BE7"/>
    <w:rsid w:val="00806F9F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495BF5"/>
  <w15:chartTrackingRefBased/>
  <w15:docId w15:val="{3CD3F528-DA43-48C1-957D-5AF2C71846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06F9F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806F9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49</Words>
  <Characters>284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2018-10-07T14:58:00Z</dcterms:created>
  <dcterms:modified xsi:type="dcterms:W3CDTF">2018-10-07T14:59:00Z</dcterms:modified>
</cp:coreProperties>
</file>